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27C8F" w14:textId="77777777" w:rsidR="00226E4D" w:rsidRDefault="00226E4D" w:rsidP="00226E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Giles CLERKE</w:t>
      </w:r>
      <w:r>
        <w:rPr>
          <w:rFonts w:ascii="Times New Roman" w:hAnsi="Times New Roman" w:cs="Times New Roman"/>
        </w:rPr>
        <w:t xml:space="preserve">      (fl.1484)</w:t>
      </w:r>
    </w:p>
    <w:p w14:paraId="003148B4" w14:textId="77777777" w:rsidR="00226E4D" w:rsidRDefault="00226E4D" w:rsidP="00226E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Hawstead, Cambridgeshire. Husbandman.</w:t>
      </w:r>
    </w:p>
    <w:p w14:paraId="7DBED131" w14:textId="77777777" w:rsidR="00226E4D" w:rsidRDefault="00226E4D" w:rsidP="00226E4D">
      <w:pPr>
        <w:rPr>
          <w:rFonts w:ascii="Times New Roman" w:hAnsi="Times New Roman" w:cs="Times New Roman"/>
        </w:rPr>
      </w:pPr>
    </w:p>
    <w:p w14:paraId="1C6C40A9" w14:textId="77777777" w:rsidR="00226E4D" w:rsidRDefault="00226E4D" w:rsidP="00226E4D">
      <w:pPr>
        <w:rPr>
          <w:rFonts w:ascii="Times New Roman" w:hAnsi="Times New Roman" w:cs="Times New Roman"/>
        </w:rPr>
      </w:pPr>
    </w:p>
    <w:p w14:paraId="7FF95EFE" w14:textId="77777777" w:rsidR="00226E4D" w:rsidRDefault="00226E4D" w:rsidP="00226E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Margaret Odeham of Bury St. Edmunds(q.v.), as the executrix of her late</w:t>
      </w:r>
    </w:p>
    <w:p w14:paraId="1CBE410B" w14:textId="77777777" w:rsidR="00226E4D" w:rsidRDefault="00226E4D" w:rsidP="00226E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husband, John(q.v.), brought a plaint of debt against him, John Weleys of</w:t>
      </w:r>
    </w:p>
    <w:p w14:paraId="49D205C2" w14:textId="77777777" w:rsidR="00226E4D" w:rsidRDefault="00226E4D" w:rsidP="00226E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Snailwell(q.v.) and John Norbery of Cheveley(q.v.).</w:t>
      </w:r>
    </w:p>
    <w:p w14:paraId="1933B740" w14:textId="77777777" w:rsidR="00226E4D" w:rsidRDefault="00226E4D" w:rsidP="00226E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009C892" w14:textId="77777777" w:rsidR="00226E4D" w:rsidRDefault="00226E4D" w:rsidP="00226E4D">
      <w:pPr>
        <w:rPr>
          <w:rFonts w:ascii="Times New Roman" w:hAnsi="Times New Roman" w:cs="Times New Roman"/>
        </w:rPr>
      </w:pPr>
    </w:p>
    <w:p w14:paraId="42607D54" w14:textId="77777777" w:rsidR="00226E4D" w:rsidRDefault="00226E4D" w:rsidP="00226E4D">
      <w:pPr>
        <w:rPr>
          <w:rFonts w:ascii="Times New Roman" w:hAnsi="Times New Roman" w:cs="Times New Roman"/>
        </w:rPr>
      </w:pPr>
    </w:p>
    <w:p w14:paraId="0AB4D5C3" w14:textId="77777777" w:rsidR="00226E4D" w:rsidRDefault="00226E4D" w:rsidP="00226E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August 2018</w:t>
      </w:r>
    </w:p>
    <w:p w14:paraId="56794FF0" w14:textId="77777777" w:rsidR="006B2F86" w:rsidRPr="00E71FC3" w:rsidRDefault="00226E4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BE731" w14:textId="77777777" w:rsidR="00226E4D" w:rsidRDefault="00226E4D" w:rsidP="00E71FC3">
      <w:r>
        <w:separator/>
      </w:r>
    </w:p>
  </w:endnote>
  <w:endnote w:type="continuationSeparator" w:id="0">
    <w:p w14:paraId="097AC739" w14:textId="77777777" w:rsidR="00226E4D" w:rsidRDefault="00226E4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39C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05BFD" w14:textId="77777777" w:rsidR="00226E4D" w:rsidRDefault="00226E4D" w:rsidP="00E71FC3">
      <w:r>
        <w:separator/>
      </w:r>
    </w:p>
  </w:footnote>
  <w:footnote w:type="continuationSeparator" w:id="0">
    <w:p w14:paraId="2B7F99FB" w14:textId="77777777" w:rsidR="00226E4D" w:rsidRDefault="00226E4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E4D"/>
    <w:rsid w:val="001A7C09"/>
    <w:rsid w:val="00226E4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AEDDA"/>
  <w15:chartTrackingRefBased/>
  <w15:docId w15:val="{CA3DF912-9E52-41FC-A687-E33A70D5F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6E4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2018-09-12T19:17:00Z</dcterms:created>
  <dcterms:modified xsi:type="dcterms:W3CDTF">2018-09-12T19:18:00Z</dcterms:modified>
</cp:coreProperties>
</file>